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3B7558" w:rsidRPr="00387A77" w:rsidTr="00CD2265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3B7558" w:rsidRPr="00387A77" w:rsidRDefault="003B7558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440E46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>gamma-</w:t>
            </w:r>
            <w:proofErr w:type="spellStart"/>
            <w:r w:rsidRPr="00440E46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>cyclodextrin</w:t>
            </w:r>
            <w:proofErr w:type="spellEnd"/>
          </w:p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B7558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3B7558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3B7558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B7558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B7558" w:rsidRPr="00387A77" w:rsidRDefault="003B7558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</w:pPr>
            <w:r w:rsidRPr="00440E46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>gamma-</w:t>
            </w:r>
            <w:proofErr w:type="spellStart"/>
            <w:r w:rsidRPr="00440E46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>cyclodextrin</w:t>
            </w:r>
            <w:proofErr w:type="spellEnd"/>
            <w:r w:rsidRPr="00440E46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 xml:space="preserve"> &gt;=96% 100GR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B7558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B7558" w:rsidRPr="00387A77" w:rsidRDefault="003B7558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16475E"/>
    <w:rsid w:val="00266506"/>
    <w:rsid w:val="00274E12"/>
    <w:rsid w:val="002A55A5"/>
    <w:rsid w:val="003000E4"/>
    <w:rsid w:val="003B7558"/>
    <w:rsid w:val="0040325C"/>
    <w:rsid w:val="0045561E"/>
    <w:rsid w:val="004956E1"/>
    <w:rsid w:val="0057757B"/>
    <w:rsid w:val="005F039E"/>
    <w:rsid w:val="00623737"/>
    <w:rsid w:val="006933AF"/>
    <w:rsid w:val="006B2E86"/>
    <w:rsid w:val="006B691A"/>
    <w:rsid w:val="00774E8F"/>
    <w:rsid w:val="007A2AE2"/>
    <w:rsid w:val="0080306A"/>
    <w:rsid w:val="0086171E"/>
    <w:rsid w:val="009B7A50"/>
    <w:rsid w:val="00A931C7"/>
    <w:rsid w:val="00AA60B8"/>
    <w:rsid w:val="00B2428C"/>
    <w:rsid w:val="00B2469E"/>
    <w:rsid w:val="00B63D3E"/>
    <w:rsid w:val="00BE663F"/>
    <w:rsid w:val="00C13B8A"/>
    <w:rsid w:val="00C576E0"/>
    <w:rsid w:val="00C906AE"/>
    <w:rsid w:val="00CA1511"/>
    <w:rsid w:val="00CD764A"/>
    <w:rsid w:val="00CF4612"/>
    <w:rsid w:val="00DB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0</TotalTime>
  <Pages>1</Pages>
  <Words>32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2025-10-17T12:10:00Z</dcterms:created>
  <dcterms:modified xsi:type="dcterms:W3CDTF">2025-10-17T12:13:00Z</dcterms:modified>
</cp:coreProperties>
</file>